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88A89" w14:textId="77777777" w:rsidR="000E55B1" w:rsidRDefault="000E55B1" w:rsidP="000E55B1">
      <w:pPr>
        <w:pStyle w:val="NoSpacing"/>
      </w:pPr>
      <w:r>
        <w:rPr>
          <w:u w:val="single"/>
        </w:rPr>
        <w:t>Christopher PYEBUSK</w:t>
      </w:r>
      <w:r>
        <w:t xml:space="preserve">    </w:t>
      </w:r>
      <w:proofErr w:type="gramStart"/>
      <w:r>
        <w:t xml:space="preserve">   (</w:t>
      </w:r>
      <w:proofErr w:type="gramEnd"/>
      <w:r>
        <w:t>fl.1482)</w:t>
      </w:r>
    </w:p>
    <w:p w14:paraId="42B79EA8" w14:textId="77777777" w:rsidR="000E55B1" w:rsidRDefault="000E55B1" w:rsidP="000E55B1">
      <w:pPr>
        <w:pStyle w:val="NoSpacing"/>
      </w:pPr>
      <w:r>
        <w:t>Chaplain.</w:t>
      </w:r>
    </w:p>
    <w:p w14:paraId="194E7AA9" w14:textId="77777777" w:rsidR="000E55B1" w:rsidRDefault="000E55B1" w:rsidP="000E55B1">
      <w:pPr>
        <w:pStyle w:val="NoSpacing"/>
      </w:pPr>
    </w:p>
    <w:p w14:paraId="72C460E3" w14:textId="77777777" w:rsidR="000E55B1" w:rsidRDefault="000E55B1" w:rsidP="000E55B1">
      <w:pPr>
        <w:pStyle w:val="NoSpacing"/>
      </w:pPr>
    </w:p>
    <w:p w14:paraId="72C5C6D8" w14:textId="77777777" w:rsidR="000E55B1" w:rsidRDefault="000E55B1" w:rsidP="000E55B1">
      <w:pPr>
        <w:pStyle w:val="NoSpacing"/>
      </w:pPr>
      <w:r>
        <w:t>13 Sep.1482</w:t>
      </w:r>
      <w:r>
        <w:tab/>
        <w:t xml:space="preserve">He was instituted Vicar of </w:t>
      </w:r>
      <w:proofErr w:type="spellStart"/>
      <w:proofErr w:type="gramStart"/>
      <w:r>
        <w:t>St.George</w:t>
      </w:r>
      <w:proofErr w:type="spellEnd"/>
      <w:proofErr w:type="gramEnd"/>
      <w:r>
        <w:t xml:space="preserve">, </w:t>
      </w:r>
      <w:proofErr w:type="spellStart"/>
      <w:r>
        <w:t>Fishergate</w:t>
      </w:r>
      <w:proofErr w:type="spellEnd"/>
      <w:r>
        <w:t>, York.</w:t>
      </w:r>
    </w:p>
    <w:p w14:paraId="286A3957" w14:textId="77777777" w:rsidR="000E55B1" w:rsidRDefault="000E55B1" w:rsidP="000E55B1">
      <w:pPr>
        <w:pStyle w:val="NoSpacing"/>
      </w:pPr>
    </w:p>
    <w:p w14:paraId="0E26959A" w14:textId="77777777" w:rsidR="000E55B1" w:rsidRDefault="000E55B1" w:rsidP="000E55B1">
      <w:pPr>
        <w:pStyle w:val="NoSpacing"/>
      </w:pPr>
    </w:p>
    <w:p w14:paraId="7945E3FF" w14:textId="77777777" w:rsidR="000E55B1" w:rsidRDefault="000E55B1" w:rsidP="000E55B1">
      <w:pPr>
        <w:pStyle w:val="NoSpacing"/>
      </w:pPr>
      <w:r>
        <w:t>8 May 2019</w:t>
      </w:r>
    </w:p>
    <w:p w14:paraId="30EE118C" w14:textId="77777777" w:rsidR="006B2F86" w:rsidRPr="00E71FC3" w:rsidRDefault="000E55B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20FD5" w14:textId="77777777" w:rsidR="000E55B1" w:rsidRDefault="000E55B1" w:rsidP="00E71FC3">
      <w:pPr>
        <w:spacing w:after="0" w:line="240" w:lineRule="auto"/>
      </w:pPr>
      <w:r>
        <w:separator/>
      </w:r>
    </w:p>
  </w:endnote>
  <w:endnote w:type="continuationSeparator" w:id="0">
    <w:p w14:paraId="695E52D1" w14:textId="77777777" w:rsidR="000E55B1" w:rsidRDefault="000E55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968D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3F9FB" w14:textId="77777777" w:rsidR="000E55B1" w:rsidRDefault="000E55B1" w:rsidP="00E71FC3">
      <w:pPr>
        <w:spacing w:after="0" w:line="240" w:lineRule="auto"/>
      </w:pPr>
      <w:r>
        <w:separator/>
      </w:r>
    </w:p>
  </w:footnote>
  <w:footnote w:type="continuationSeparator" w:id="0">
    <w:p w14:paraId="64936EAD" w14:textId="77777777" w:rsidR="000E55B1" w:rsidRDefault="000E55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5B1"/>
    <w:rsid w:val="000E55B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8B6E9"/>
  <w15:chartTrackingRefBased/>
  <w15:docId w15:val="{F76BA46B-BAE8-49D9-A33F-507666C1C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2019-06-06T20:37:00Z</dcterms:created>
  <dcterms:modified xsi:type="dcterms:W3CDTF">2019-06-06T20:37:00Z</dcterms:modified>
</cp:coreProperties>
</file>